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7DFAF" w14:textId="0B09C28C" w:rsidR="006B2F86" w:rsidRDefault="00527AE3" w:rsidP="00E71FC3">
      <w:pPr>
        <w:pStyle w:val="NoSpacing"/>
      </w:pPr>
      <w:r>
        <w:rPr>
          <w:u w:val="single"/>
        </w:rPr>
        <w:t>Sir Richard VERNON</w:t>
      </w:r>
      <w:r>
        <w:t xml:space="preserve">   </w:t>
      </w:r>
      <w:proofErr w:type="gramStart"/>
      <w:r>
        <w:t xml:space="preserve">   (</w:t>
      </w:r>
      <w:proofErr w:type="gramEnd"/>
      <w:r>
        <w:t>fl.1459)</w:t>
      </w:r>
    </w:p>
    <w:p w14:paraId="10793A2C" w14:textId="31CF06F8" w:rsidR="00527AE3" w:rsidRDefault="00527AE3" w:rsidP="00E71FC3">
      <w:pPr>
        <w:pStyle w:val="NoSpacing"/>
      </w:pPr>
      <w:r>
        <w:t xml:space="preserve">of </w:t>
      </w:r>
      <w:proofErr w:type="spellStart"/>
      <w:r>
        <w:t>Shipbroke</w:t>
      </w:r>
      <w:proofErr w:type="spellEnd"/>
      <w:r>
        <w:t>. Lancastrian.</w:t>
      </w:r>
    </w:p>
    <w:p w14:paraId="6E4B1BC0" w14:textId="527495C7" w:rsidR="00527AE3" w:rsidRDefault="00527AE3" w:rsidP="00E71FC3">
      <w:pPr>
        <w:pStyle w:val="NoSpacing"/>
      </w:pPr>
    </w:p>
    <w:p w14:paraId="5DA2C50A" w14:textId="486DF0FE" w:rsidR="00527AE3" w:rsidRDefault="00527AE3" w:rsidP="00E71FC3">
      <w:pPr>
        <w:pStyle w:val="NoSpacing"/>
      </w:pPr>
    </w:p>
    <w:p w14:paraId="3CC30A61" w14:textId="460BCE32" w:rsidR="00527AE3" w:rsidRDefault="00527AE3" w:rsidP="00E71FC3">
      <w:pPr>
        <w:pStyle w:val="NoSpacing"/>
      </w:pPr>
      <w:r>
        <w:t>23 Sep.1459</w:t>
      </w:r>
      <w:r>
        <w:tab/>
        <w:t>He may have fought at Blore Heath.</w:t>
      </w:r>
    </w:p>
    <w:p w14:paraId="4DF22E9A" w14:textId="77D8C42A" w:rsidR="00527AE3" w:rsidRDefault="00527AE3" w:rsidP="00E71FC3">
      <w:pPr>
        <w:pStyle w:val="NoSpacing"/>
      </w:pPr>
      <w:r>
        <w:tab/>
      </w:r>
      <w:r>
        <w:tab/>
      </w:r>
      <w:r>
        <w:t>(</w:t>
      </w:r>
      <w:hyperlink r:id="rId6" w:history="1">
        <w:r>
          <w:rPr>
            <w:rStyle w:val="Hyperlink"/>
          </w:rPr>
          <w:t>www.bloreheath.org/who</w:t>
        </w:r>
        <w:r>
          <w:rPr>
            <w:rStyle w:val="Hyperlink"/>
          </w:rPr>
          <w:softHyphen/>
          <w:t>_fought.html</w:t>
        </w:r>
      </w:hyperlink>
      <w:r>
        <w:t>)</w:t>
      </w:r>
    </w:p>
    <w:p w14:paraId="51EA70EC" w14:textId="29FAFCB4" w:rsidR="00527AE3" w:rsidRDefault="00527AE3" w:rsidP="00E71FC3">
      <w:pPr>
        <w:pStyle w:val="NoSpacing"/>
      </w:pPr>
    </w:p>
    <w:p w14:paraId="1CBD5F9B" w14:textId="28098B76" w:rsidR="00527AE3" w:rsidRDefault="00527AE3" w:rsidP="00E71FC3">
      <w:pPr>
        <w:pStyle w:val="NoSpacing"/>
      </w:pPr>
    </w:p>
    <w:p w14:paraId="1137F2A8" w14:textId="7A603A47" w:rsidR="00527AE3" w:rsidRPr="00527AE3" w:rsidRDefault="00527AE3" w:rsidP="00E71FC3">
      <w:pPr>
        <w:pStyle w:val="NoSpacing"/>
      </w:pPr>
      <w:r>
        <w:t>9 September 2018</w:t>
      </w:r>
      <w:bookmarkStart w:id="0" w:name="_GoBack"/>
      <w:bookmarkEnd w:id="0"/>
    </w:p>
    <w:sectPr w:rsidR="00527AE3" w:rsidRPr="00527AE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DA69A" w14:textId="77777777" w:rsidR="00527AE3" w:rsidRDefault="00527AE3" w:rsidP="00E71FC3">
      <w:pPr>
        <w:spacing w:after="0" w:line="240" w:lineRule="auto"/>
      </w:pPr>
      <w:r>
        <w:separator/>
      </w:r>
    </w:p>
  </w:endnote>
  <w:endnote w:type="continuationSeparator" w:id="0">
    <w:p w14:paraId="272CEB89" w14:textId="77777777" w:rsidR="00527AE3" w:rsidRDefault="00527A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139C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D08EC" w14:textId="77777777" w:rsidR="00527AE3" w:rsidRDefault="00527AE3" w:rsidP="00E71FC3">
      <w:pPr>
        <w:spacing w:after="0" w:line="240" w:lineRule="auto"/>
      </w:pPr>
      <w:r>
        <w:separator/>
      </w:r>
    </w:p>
  </w:footnote>
  <w:footnote w:type="continuationSeparator" w:id="0">
    <w:p w14:paraId="295AF3EF" w14:textId="77777777" w:rsidR="00527AE3" w:rsidRDefault="00527A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AE3"/>
    <w:rsid w:val="001A7C09"/>
    <w:rsid w:val="00527AE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10D1D"/>
  <w15:chartTrackingRefBased/>
  <w15:docId w15:val="{B9416295-6384-4936-9983-9D5F03A9D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527A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loreheath.org/who%1f_fought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2018-09-09T18:30:00Z</dcterms:created>
  <dcterms:modified xsi:type="dcterms:W3CDTF">2018-09-09T18:32:00Z</dcterms:modified>
</cp:coreProperties>
</file>